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B90959" w:rsidP="00384E4B">
      <w:pPr>
        <w:rPr>
          <w:rFonts w:ascii="Arial" w:hAnsi="Arial" w:cs="Arial"/>
        </w:rPr>
      </w:pPr>
      <w:r w:rsidRPr="00B9095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816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665B38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65B38" w:rsidRPr="009C3DEB" w:rsidRDefault="00665B3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vAlign w:val="bottom"/>
          </w:tcPr>
          <w:p w:rsidR="00665B38" w:rsidRDefault="00665B38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hour</w:t>
            </w:r>
          </w:p>
        </w:tc>
        <w:tc>
          <w:tcPr>
            <w:tcW w:w="6660" w:type="dxa"/>
          </w:tcPr>
          <w:p w:rsidR="00665B38" w:rsidRPr="009C3DEB" w:rsidRDefault="00665B38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65B38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65B38" w:rsidRPr="009C3DEB" w:rsidRDefault="00665B38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vAlign w:val="bottom"/>
          </w:tcPr>
          <w:p w:rsidR="00665B38" w:rsidRDefault="00665B38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minute</w:t>
            </w:r>
          </w:p>
        </w:tc>
        <w:tc>
          <w:tcPr>
            <w:tcW w:w="6660" w:type="dxa"/>
          </w:tcPr>
          <w:p w:rsidR="00665B38" w:rsidRPr="009C3DEB" w:rsidRDefault="00665B38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65B38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65B38" w:rsidRPr="009C3DEB" w:rsidRDefault="00665B38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vAlign w:val="bottom"/>
          </w:tcPr>
          <w:p w:rsidR="00665B38" w:rsidRDefault="00665B38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moment</w:t>
            </w:r>
          </w:p>
        </w:tc>
        <w:tc>
          <w:tcPr>
            <w:tcW w:w="6660" w:type="dxa"/>
          </w:tcPr>
          <w:p w:rsidR="00665B38" w:rsidRPr="009C3DEB" w:rsidRDefault="00665B38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B38" w:rsidRDefault="00665B38" w:rsidP="00814CB4">
      <w:r>
        <w:separator/>
      </w:r>
    </w:p>
  </w:endnote>
  <w:endnote w:type="continuationSeparator" w:id="1">
    <w:p w:rsidR="00665B38" w:rsidRDefault="00665B3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B38" w:rsidRDefault="00665B38" w:rsidP="00814CB4">
      <w:r>
        <w:separator/>
      </w:r>
    </w:p>
  </w:footnote>
  <w:footnote w:type="continuationSeparator" w:id="1">
    <w:p w:rsidR="00665B38" w:rsidRDefault="00665B3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0B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D790B">
      <w:rPr>
        <w:rFonts w:ascii="Times New Roman" w:hAnsi="Times New Roman"/>
        <w:color w:val="4F6228" w:themeColor="accent3" w:themeShade="80"/>
        <w:sz w:val="32"/>
        <w:szCs w:val="32"/>
      </w:rPr>
      <w:t>5 Clock Time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90959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65B38"/>
    <w:rsid w:val="0068453A"/>
    <w:rsid w:val="00685E26"/>
    <w:rsid w:val="006A6836"/>
    <w:rsid w:val="006C499E"/>
    <w:rsid w:val="006C513D"/>
    <w:rsid w:val="006C72D2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90959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B2E09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D790B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1</Pages>
  <Words>39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2009-06-09T02:31:00Z</cp:lastPrinted>
  <dcterms:created xsi:type="dcterms:W3CDTF">2009-05-24T14:16:00Z</dcterms:created>
  <dcterms:modified xsi:type="dcterms:W3CDTF">2009-06-09T02:31:00Z</dcterms:modified>
</cp:coreProperties>
</file>